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3136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RPr="00ED2712" w14:paraId="7A51DD2E" w14:textId="77777777" w:rsidTr="003C084A">
        <w:trPr>
          <w:cantSplit/>
        </w:trPr>
        <w:tc>
          <w:tcPr>
            <w:tcW w:w="6487" w:type="dxa"/>
            <w:vAlign w:val="center"/>
          </w:tcPr>
          <w:p w14:paraId="7A48DA8A" w14:textId="77777777" w:rsidR="008D29B9" w:rsidRDefault="008D29B9" w:rsidP="003C084A">
            <w:pPr>
              <w:shd w:val="solid" w:color="FFFFFF" w:fill="FFFFFF"/>
              <w:spacing w:before="0"/>
              <w:rPr>
                <w:rFonts w:ascii="Verdana" w:hAnsi="Verdana" w:cs="Times New Roman Bold"/>
                <w:i/>
                <w:iCs/>
                <w:sz w:val="20"/>
              </w:rPr>
            </w:pPr>
          </w:p>
          <w:p w14:paraId="503B8CA6" w14:textId="007A98E9" w:rsidR="009F6520" w:rsidRPr="00024084" w:rsidRDefault="009F6520" w:rsidP="003C084A">
            <w:pPr>
              <w:shd w:val="solid" w:color="FFFFFF" w:fill="FFFFFF"/>
              <w:spacing w:before="0"/>
              <w:rPr>
                <w:rFonts w:ascii="Verdana" w:hAnsi="Verdana" w:cs="Times New Roman Bold"/>
                <w:i/>
                <w:iCs/>
                <w:sz w:val="20"/>
              </w:rPr>
            </w:pPr>
            <w:r w:rsidRPr="00024084">
              <w:rPr>
                <w:rFonts w:ascii="Verdana" w:hAnsi="Verdana" w:cs="Times New Roman Bold"/>
                <w:i/>
                <w:iCs/>
                <w:sz w:val="20"/>
              </w:rPr>
              <w:t>Radiocommunication Study Groups</w:t>
            </w:r>
          </w:p>
        </w:tc>
        <w:tc>
          <w:tcPr>
            <w:tcW w:w="3402" w:type="dxa"/>
          </w:tcPr>
          <w:p w14:paraId="178F94F3" w14:textId="77777777" w:rsidR="009F6520" w:rsidRPr="00ED2712" w:rsidRDefault="009048A3" w:rsidP="003C084A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ED2712">
              <w:rPr>
                <w:noProof/>
                <w:lang w:val="en-US"/>
              </w:rPr>
              <w:drawing>
                <wp:inline distT="0" distB="0" distL="0" distR="0" wp14:anchorId="1011B3FF" wp14:editId="58C02DCB">
                  <wp:extent cx="472440" cy="472440"/>
                  <wp:effectExtent l="0" t="0" r="0" b="381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6151" cy="4761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ED2712" w14:paraId="070C2FE0" w14:textId="77777777" w:rsidTr="003C084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319F22AD" w14:textId="77777777" w:rsidR="000069D4" w:rsidRPr="00ED2712" w:rsidRDefault="000069D4" w:rsidP="003C084A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41020F27" w14:textId="77777777" w:rsidR="000069D4" w:rsidRPr="00ED2712" w:rsidRDefault="000069D4" w:rsidP="003C084A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0069D4" w:rsidRPr="00ED2712" w14:paraId="6D32F230" w14:textId="77777777" w:rsidTr="003C084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79955CA5" w14:textId="77777777" w:rsidR="000069D4" w:rsidRPr="00ED2712" w:rsidRDefault="000069D4" w:rsidP="003C084A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72100F96" w14:textId="77777777" w:rsidR="000069D4" w:rsidRPr="00ED2712" w:rsidRDefault="000069D4" w:rsidP="003C084A">
            <w:pPr>
              <w:shd w:val="solid" w:color="FFFFFF" w:fill="FFFFFF"/>
              <w:spacing w:before="0" w:after="48" w:line="240" w:lineRule="atLeast"/>
            </w:pPr>
          </w:p>
        </w:tc>
      </w:tr>
      <w:tr w:rsidR="000069D4" w:rsidRPr="00B6202B" w14:paraId="37C10601" w14:textId="77777777" w:rsidTr="003C084A">
        <w:trPr>
          <w:cantSplit/>
        </w:trPr>
        <w:tc>
          <w:tcPr>
            <w:tcW w:w="6487" w:type="dxa"/>
            <w:vMerge w:val="restart"/>
          </w:tcPr>
          <w:p w14:paraId="56820FA6" w14:textId="358D37CA" w:rsidR="009048A3" w:rsidRPr="00ED2712" w:rsidRDefault="00082465" w:rsidP="003C084A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</w:rPr>
            </w:pPr>
            <w:bookmarkStart w:id="1" w:name="recibido"/>
            <w:bookmarkStart w:id="2" w:name="dnum" w:colFirst="1" w:colLast="1"/>
            <w:bookmarkEnd w:id="1"/>
            <w:r>
              <w:rPr>
                <w:rFonts w:ascii="Verdana" w:hAnsi="Verdana"/>
                <w:sz w:val="20"/>
              </w:rPr>
              <w:t xml:space="preserve">Source: </w:t>
            </w:r>
            <w:r w:rsidRPr="00082465">
              <w:rPr>
                <w:rFonts w:ascii="Verdana" w:hAnsi="Verdana"/>
                <w:sz w:val="20"/>
              </w:rPr>
              <w:t>5D/TEMP/464</w:t>
            </w:r>
            <w:r>
              <w:rPr>
                <w:rFonts w:ascii="Verdana" w:hAnsi="Verdana"/>
                <w:sz w:val="20"/>
              </w:rPr>
              <w:t>(Rev.3)</w:t>
            </w:r>
          </w:p>
        </w:tc>
        <w:tc>
          <w:tcPr>
            <w:tcW w:w="3402" w:type="dxa"/>
          </w:tcPr>
          <w:p w14:paraId="569F4904" w14:textId="05A21C40" w:rsidR="00CF0A44" w:rsidRPr="00B6202B" w:rsidRDefault="00CF0A44" w:rsidP="003C084A">
            <w:pPr>
              <w:shd w:val="solid" w:color="FFFFFF" w:fill="FFFFFF"/>
              <w:spacing w:before="0" w:line="240" w:lineRule="atLeast"/>
              <w:rPr>
                <w:rFonts w:ascii="Verdana" w:hAnsi="Verdana"/>
                <w:b/>
                <w:sz w:val="20"/>
                <w:lang w:val="fr-CH" w:eastAsia="zh-CN"/>
              </w:rPr>
            </w:pPr>
          </w:p>
        </w:tc>
      </w:tr>
      <w:tr w:rsidR="000069D4" w:rsidRPr="00ED2712" w14:paraId="344B022D" w14:textId="77777777" w:rsidTr="003C084A">
        <w:trPr>
          <w:cantSplit/>
        </w:trPr>
        <w:tc>
          <w:tcPr>
            <w:tcW w:w="6487" w:type="dxa"/>
            <w:vMerge/>
          </w:tcPr>
          <w:p w14:paraId="03102F41" w14:textId="77777777" w:rsidR="000069D4" w:rsidRPr="00B6202B" w:rsidRDefault="000069D4" w:rsidP="003C084A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1EF190C1" w14:textId="5E5C36E6" w:rsidR="000069D4" w:rsidRPr="00ED2712" w:rsidRDefault="00082465" w:rsidP="003C084A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</w:t>
            </w:r>
            <w:r w:rsidR="00B159C8">
              <w:rPr>
                <w:rFonts w:ascii="Verdana" w:hAnsi="Verdana"/>
                <w:b/>
                <w:sz w:val="20"/>
                <w:lang w:eastAsia="zh-CN"/>
              </w:rPr>
              <w:t>5</w:t>
            </w:r>
            <w:r w:rsidR="00B859E2" w:rsidRPr="00ED2712">
              <w:rPr>
                <w:rFonts w:ascii="Verdana" w:hAnsi="Verdana"/>
                <w:b/>
                <w:sz w:val="20"/>
                <w:lang w:eastAsia="zh-CN"/>
              </w:rPr>
              <w:t xml:space="preserve"> October</w:t>
            </w:r>
            <w:r w:rsidR="009048A3" w:rsidRPr="00ED2712">
              <w:rPr>
                <w:rFonts w:ascii="Verdana" w:hAnsi="Verdana"/>
                <w:b/>
                <w:sz w:val="20"/>
                <w:lang w:eastAsia="zh-CN"/>
              </w:rPr>
              <w:t xml:space="preserve"> 2021</w:t>
            </w:r>
          </w:p>
        </w:tc>
      </w:tr>
      <w:tr w:rsidR="000069D4" w:rsidRPr="00ED2712" w14:paraId="64A59044" w14:textId="77777777" w:rsidTr="003C084A">
        <w:trPr>
          <w:cantSplit/>
        </w:trPr>
        <w:tc>
          <w:tcPr>
            <w:tcW w:w="6487" w:type="dxa"/>
            <w:vMerge/>
          </w:tcPr>
          <w:p w14:paraId="3C9F3C75" w14:textId="77777777" w:rsidR="000069D4" w:rsidRPr="00ED2712" w:rsidRDefault="000069D4" w:rsidP="003C084A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43DF329D" w14:textId="77777777" w:rsidR="000069D4" w:rsidRPr="00ED2712" w:rsidRDefault="009048A3" w:rsidP="003C084A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 w:rsidRPr="00ED2712"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:rsidRPr="00ED2712" w14:paraId="3D9CD7A5" w14:textId="77777777" w:rsidTr="003C084A">
        <w:trPr>
          <w:cantSplit/>
          <w:trHeight w:val="511"/>
        </w:trPr>
        <w:tc>
          <w:tcPr>
            <w:tcW w:w="9889" w:type="dxa"/>
            <w:gridSpan w:val="2"/>
          </w:tcPr>
          <w:p w14:paraId="0F976225" w14:textId="77777777" w:rsidR="00B859E2" w:rsidRPr="00ED2712" w:rsidRDefault="003544A1" w:rsidP="003C084A">
            <w:pPr>
              <w:pStyle w:val="Source"/>
              <w:rPr>
                <w:rFonts w:eastAsia="MS Mincho"/>
              </w:rPr>
            </w:pPr>
            <w:bookmarkStart w:id="5" w:name="dsource" w:colFirst="0" w:colLast="0"/>
            <w:bookmarkEnd w:id="4"/>
            <w:r w:rsidRPr="00ED2712">
              <w:rPr>
                <w:rFonts w:eastAsia="MS Mincho"/>
              </w:rPr>
              <w:t xml:space="preserve">Working Party </w:t>
            </w:r>
            <w:r w:rsidR="00B859E2" w:rsidRPr="00ED2712">
              <w:rPr>
                <w:rFonts w:eastAsia="MS Mincho"/>
              </w:rPr>
              <w:t>5D</w:t>
            </w:r>
          </w:p>
        </w:tc>
      </w:tr>
      <w:tr w:rsidR="000069D4" w:rsidRPr="00ED2712" w14:paraId="1DC8543F" w14:textId="77777777" w:rsidTr="003C084A">
        <w:trPr>
          <w:cantSplit/>
        </w:trPr>
        <w:tc>
          <w:tcPr>
            <w:tcW w:w="9889" w:type="dxa"/>
            <w:gridSpan w:val="2"/>
          </w:tcPr>
          <w:p w14:paraId="4509A33E" w14:textId="68A2ACED" w:rsidR="000069D4" w:rsidRPr="00ED2712" w:rsidRDefault="00B251D3" w:rsidP="003C084A">
            <w:pPr>
              <w:pStyle w:val="Title1"/>
              <w:rPr>
                <w:vertAlign w:val="superscript"/>
                <w:lang w:eastAsia="zh-CN"/>
              </w:rPr>
            </w:pPr>
            <w:bookmarkStart w:id="6" w:name="drec" w:colFirst="0" w:colLast="0"/>
            <w:bookmarkEnd w:id="5"/>
            <w:r w:rsidRPr="00ED2712">
              <w:rPr>
                <w:rFonts w:hint="eastAsia"/>
                <w:lang w:eastAsia="zh-CN"/>
              </w:rPr>
              <w:t>LIAISON STATEMENT TO EXTERNAL ORGANIZATIONS</w:t>
            </w:r>
            <w:r w:rsidRPr="00ED2712">
              <w:rPr>
                <w:szCs w:val="44"/>
                <w:vertAlign w:val="superscript"/>
              </w:rPr>
              <w:footnoteReference w:id="1"/>
            </w:r>
          </w:p>
        </w:tc>
      </w:tr>
      <w:tr w:rsidR="000069D4" w:rsidRPr="00ED2712" w14:paraId="32D9A648" w14:textId="77777777" w:rsidTr="003C084A">
        <w:trPr>
          <w:cantSplit/>
        </w:trPr>
        <w:tc>
          <w:tcPr>
            <w:tcW w:w="9889" w:type="dxa"/>
            <w:gridSpan w:val="2"/>
          </w:tcPr>
          <w:p w14:paraId="2954BCBF" w14:textId="0384B9EC" w:rsidR="000069D4" w:rsidRPr="00ED2712" w:rsidRDefault="00B251D3" w:rsidP="003C084A">
            <w:pPr>
              <w:pStyle w:val="Title4"/>
              <w:rPr>
                <w:lang w:eastAsia="zh-CN"/>
              </w:rPr>
            </w:pPr>
            <w:bookmarkStart w:id="7" w:name="_Hlk86066002"/>
            <w:bookmarkStart w:id="8" w:name="dtitle1" w:colFirst="0" w:colLast="0"/>
            <w:bookmarkEnd w:id="6"/>
            <w:r w:rsidRPr="00ED2712">
              <w:rPr>
                <w:rFonts w:hint="eastAsia"/>
                <w:lang w:eastAsia="zh-CN"/>
              </w:rPr>
              <w:t xml:space="preserve">Development of a draft new </w:t>
            </w:r>
            <w:r w:rsidRPr="00ED2712">
              <w:rPr>
                <w:lang w:eastAsia="zh-CN"/>
              </w:rPr>
              <w:t>R</w:t>
            </w:r>
            <w:r w:rsidRPr="00ED2712">
              <w:rPr>
                <w:rFonts w:hint="eastAsia"/>
                <w:lang w:eastAsia="zh-CN"/>
              </w:rPr>
              <w:t>eport ITU-R M.[IMT.INDUSTRY]</w:t>
            </w:r>
            <w:r w:rsidRPr="00ED2712">
              <w:rPr>
                <w:lang w:eastAsia="zh-CN"/>
              </w:rPr>
              <w:t xml:space="preserve"> –Applications of IMT for</w:t>
            </w:r>
            <w:r w:rsidR="00623B62" w:rsidRPr="00ED2712">
              <w:rPr>
                <w:lang w:eastAsia="zh-CN"/>
              </w:rPr>
              <w:t xml:space="preserve"> specific</w:t>
            </w:r>
            <w:r w:rsidRPr="00ED2712">
              <w:rPr>
                <w:lang w:eastAsia="zh-CN"/>
              </w:rPr>
              <w:t xml:space="preserve"> </w:t>
            </w:r>
            <w:r w:rsidR="007B6615" w:rsidRPr="00ED2712">
              <w:rPr>
                <w:lang w:eastAsia="zh-CN"/>
              </w:rPr>
              <w:t>societal</w:t>
            </w:r>
            <w:r w:rsidRPr="00ED2712">
              <w:rPr>
                <w:lang w:eastAsia="zh-CN"/>
              </w:rPr>
              <w:t xml:space="preserve">, </w:t>
            </w:r>
            <w:r w:rsidR="007B6615" w:rsidRPr="00ED2712">
              <w:rPr>
                <w:lang w:eastAsia="zh-CN"/>
              </w:rPr>
              <w:t xml:space="preserve">industrial </w:t>
            </w:r>
            <w:r w:rsidRPr="00ED2712">
              <w:rPr>
                <w:lang w:eastAsia="zh-CN"/>
              </w:rPr>
              <w:t xml:space="preserve">and </w:t>
            </w:r>
            <w:r w:rsidR="007B6615" w:rsidRPr="00ED2712">
              <w:rPr>
                <w:lang w:eastAsia="zh-CN"/>
              </w:rPr>
              <w:t xml:space="preserve">enterprise </w:t>
            </w:r>
            <w:r w:rsidRPr="00ED2712">
              <w:rPr>
                <w:lang w:eastAsia="zh-CN"/>
              </w:rPr>
              <w:t>usages</w:t>
            </w:r>
            <w:bookmarkEnd w:id="7"/>
          </w:p>
        </w:tc>
      </w:tr>
    </w:tbl>
    <w:p w14:paraId="5AFAF589" w14:textId="17BFB3AB" w:rsidR="003C084A" w:rsidRPr="003C084A" w:rsidRDefault="003C084A" w:rsidP="003C084A">
      <w:pPr>
        <w:pBdr>
          <w:bottom w:val="single" w:sz="4" w:space="1" w:color="auto"/>
        </w:pBdr>
        <w:shd w:val="solid" w:color="FFFFFF" w:fill="FFFFFF"/>
        <w:tabs>
          <w:tab w:val="clear" w:pos="1134"/>
          <w:tab w:val="clear" w:pos="1871"/>
          <w:tab w:val="clear" w:pos="2268"/>
          <w:tab w:val="right" w:pos="9638"/>
        </w:tabs>
        <w:spacing w:before="0"/>
        <w:rPr>
          <w:rFonts w:ascii="Arial" w:hAnsi="Arial" w:cs="Arial"/>
          <w:b/>
        </w:rPr>
      </w:pPr>
      <w:bookmarkStart w:id="9" w:name="dbreak"/>
      <w:bookmarkStart w:id="10" w:name="Title"/>
      <w:bookmarkStart w:id="11" w:name="DocumentFor"/>
      <w:bookmarkStart w:id="12" w:name="_Hlk85116822"/>
      <w:bookmarkEnd w:id="8"/>
      <w:bookmarkEnd w:id="9"/>
      <w:bookmarkEnd w:id="10"/>
      <w:bookmarkEnd w:id="11"/>
      <w:r w:rsidRPr="003C084A">
        <w:rPr>
          <w:rFonts w:ascii="Arial" w:hAnsi="Arial" w:cs="Arial"/>
          <w:b/>
        </w:rPr>
        <w:t>TSG SA Meeting #SP-95E</w:t>
      </w:r>
      <w:r w:rsidRPr="003C084A">
        <w:rPr>
          <w:rFonts w:ascii="Arial" w:hAnsi="Arial" w:cs="Arial"/>
          <w:b/>
        </w:rPr>
        <w:tab/>
        <w:t>SP-2</w:t>
      </w:r>
      <w:r>
        <w:rPr>
          <w:rFonts w:ascii="Arial" w:hAnsi="Arial" w:cs="Arial"/>
          <w:b/>
        </w:rPr>
        <w:t>20006</w:t>
      </w:r>
    </w:p>
    <w:p w14:paraId="68AA6468" w14:textId="77777777" w:rsidR="003C084A" w:rsidRPr="003C084A" w:rsidRDefault="003C084A" w:rsidP="003C084A">
      <w:pPr>
        <w:pBdr>
          <w:bottom w:val="single" w:sz="4" w:space="1" w:color="auto"/>
        </w:pBdr>
        <w:shd w:val="solid" w:color="FFFFFF" w:fill="FFFFFF"/>
        <w:tabs>
          <w:tab w:val="clear" w:pos="1134"/>
          <w:tab w:val="clear" w:pos="1871"/>
          <w:tab w:val="clear" w:pos="2268"/>
          <w:tab w:val="right" w:pos="9638"/>
        </w:tabs>
        <w:spacing w:before="0"/>
        <w:rPr>
          <w:rFonts w:ascii="Arial" w:hAnsi="Arial" w:cs="Arial"/>
          <w:b/>
        </w:rPr>
      </w:pPr>
      <w:r w:rsidRPr="003C084A">
        <w:rPr>
          <w:rFonts w:ascii="Arial" w:hAnsi="Arial" w:cs="Arial"/>
          <w:b/>
        </w:rPr>
        <w:t>15 - 24 March 2022, Electronic meeting</w:t>
      </w:r>
    </w:p>
    <w:p w14:paraId="3D687F12" w14:textId="77777777" w:rsidR="003C084A" w:rsidRPr="003C084A" w:rsidRDefault="003C084A" w:rsidP="003C084A">
      <w:pPr>
        <w:rPr>
          <w:sz w:val="20"/>
        </w:rPr>
      </w:pPr>
    </w:p>
    <w:p w14:paraId="6C8CF725" w14:textId="01B2A4CA" w:rsidR="00041F43" w:rsidRPr="003C084A" w:rsidRDefault="00041F43" w:rsidP="003C084A">
      <w:pPr>
        <w:pBdr>
          <w:bottom w:val="single" w:sz="4" w:space="1" w:color="auto"/>
        </w:pBdr>
        <w:shd w:val="solid" w:color="FFFFFF" w:fill="FFFFFF"/>
        <w:tabs>
          <w:tab w:val="clear" w:pos="1134"/>
          <w:tab w:val="clear" w:pos="1871"/>
          <w:tab w:val="clear" w:pos="2268"/>
          <w:tab w:val="right" w:pos="9638"/>
        </w:tabs>
        <w:spacing w:before="0"/>
        <w:rPr>
          <w:rFonts w:ascii="Arial" w:hAnsi="Arial" w:cs="Arial"/>
          <w:b/>
          <w:sz w:val="20"/>
        </w:rPr>
      </w:pPr>
      <w:r w:rsidRPr="003C084A">
        <w:rPr>
          <w:rFonts w:ascii="Arial" w:hAnsi="Arial" w:cs="Arial"/>
          <w:b/>
          <w:sz w:val="20"/>
        </w:rPr>
        <w:t>TSG SA Meeting #SP-94E</w:t>
      </w:r>
      <w:r w:rsidRPr="003C084A">
        <w:rPr>
          <w:rFonts w:ascii="Arial" w:hAnsi="Arial" w:cs="Arial"/>
          <w:b/>
          <w:sz w:val="20"/>
        </w:rPr>
        <w:tab/>
        <w:t>SP-211412</w:t>
      </w:r>
    </w:p>
    <w:p w14:paraId="76F2303D" w14:textId="77777777" w:rsidR="00041F43" w:rsidRPr="003C084A" w:rsidRDefault="00041F43" w:rsidP="003C084A">
      <w:pPr>
        <w:pBdr>
          <w:bottom w:val="single" w:sz="4" w:space="1" w:color="auto"/>
        </w:pBdr>
        <w:shd w:val="solid" w:color="FFFFFF" w:fill="FFFFFF"/>
        <w:tabs>
          <w:tab w:val="clear" w:pos="1134"/>
          <w:tab w:val="clear" w:pos="1871"/>
          <w:tab w:val="clear" w:pos="2268"/>
          <w:tab w:val="right" w:pos="9638"/>
        </w:tabs>
        <w:spacing w:before="0"/>
        <w:rPr>
          <w:rFonts w:ascii="Arial" w:hAnsi="Arial" w:cs="Arial"/>
          <w:b/>
          <w:sz w:val="20"/>
        </w:rPr>
      </w:pPr>
      <w:r w:rsidRPr="003C084A">
        <w:rPr>
          <w:rFonts w:ascii="Arial" w:hAnsi="Arial" w:cs="Arial"/>
          <w:b/>
          <w:sz w:val="20"/>
        </w:rPr>
        <w:t>14 - 20 December 2021, Electronic meeting</w:t>
      </w:r>
    </w:p>
    <w:bookmarkEnd w:id="12"/>
    <w:p w14:paraId="6B3401FD" w14:textId="5C4D2A01" w:rsidR="00B251D3" w:rsidRPr="00ED2712" w:rsidRDefault="00B251D3" w:rsidP="00995CFF">
      <w:pPr>
        <w:pStyle w:val="Normalaftertitle"/>
        <w:rPr>
          <w:lang w:eastAsia="ko-KR"/>
        </w:rPr>
      </w:pPr>
      <w:r w:rsidRPr="00ED2712">
        <w:t xml:space="preserve">ITU-R </w:t>
      </w:r>
      <w:r w:rsidR="00995CFF">
        <w:t>Working Party (</w:t>
      </w:r>
      <w:r w:rsidRPr="00ED2712">
        <w:t>WP</w:t>
      </w:r>
      <w:r w:rsidR="00995CFF">
        <w:t>)</w:t>
      </w:r>
      <w:r w:rsidRPr="00ED2712">
        <w:t xml:space="preserve"> 5D is developing a draft new Report ITU-R M.[IMT.INDUSTRY] on “Applications of IMT for </w:t>
      </w:r>
      <w:r w:rsidR="00623B62" w:rsidRPr="00ED2712">
        <w:t xml:space="preserve">specific </w:t>
      </w:r>
      <w:r w:rsidRPr="00ED2712">
        <w:t>societal, industrial and enterprise usages”</w:t>
      </w:r>
      <w:r w:rsidR="007B6615" w:rsidRPr="00ED2712">
        <w:t>.</w:t>
      </w:r>
      <w:r w:rsidRPr="00ED2712">
        <w:rPr>
          <w:bCs/>
        </w:rPr>
        <w:t xml:space="preserve"> The scope of this draft new </w:t>
      </w:r>
      <w:r w:rsidRPr="00ED2712">
        <w:rPr>
          <w:rFonts w:hint="eastAsia"/>
          <w:lang w:eastAsia="zh-CN"/>
        </w:rPr>
        <w:t>Report</w:t>
      </w:r>
      <w:r w:rsidRPr="00ED2712">
        <w:rPr>
          <w:rFonts w:asciiTheme="majorBidi" w:hAnsiTheme="majorBidi" w:cstheme="majorBidi" w:hint="eastAsia"/>
          <w:lang w:eastAsia="ko-KR"/>
        </w:rPr>
        <w:t xml:space="preserve"> ITU-R M.[IMT.</w:t>
      </w:r>
      <w:r w:rsidRPr="00ED2712">
        <w:rPr>
          <w:rFonts w:asciiTheme="majorBidi" w:hAnsiTheme="majorBidi" w:cstheme="majorBidi" w:hint="eastAsia"/>
          <w:lang w:eastAsia="zh-CN"/>
        </w:rPr>
        <w:t>INDUSTRY</w:t>
      </w:r>
      <w:r w:rsidR="00623B62" w:rsidRPr="00ED2712">
        <w:rPr>
          <w:rFonts w:asciiTheme="majorBidi" w:hAnsiTheme="majorBidi" w:cstheme="majorBidi"/>
          <w:lang w:val="en-US" w:eastAsia="zh-CN"/>
        </w:rPr>
        <w:t>]</w:t>
      </w:r>
      <w:r w:rsidRPr="00ED2712">
        <w:rPr>
          <w:bCs/>
        </w:rPr>
        <w:t xml:space="preserve"> </w:t>
      </w:r>
      <w:r w:rsidR="005A4CA2" w:rsidRPr="006A6C73">
        <w:rPr>
          <w:bCs/>
        </w:rPr>
        <w:t>addresses</w:t>
      </w:r>
      <w:r w:rsidR="00647C17">
        <w:rPr>
          <w:bCs/>
        </w:rPr>
        <w:t xml:space="preserve">, </w:t>
      </w:r>
      <w:r w:rsidR="00647C17" w:rsidRPr="00647C17">
        <w:rPr>
          <w:bCs/>
          <w:i/>
          <w:iCs/>
        </w:rPr>
        <w:t>inter alia</w:t>
      </w:r>
      <w:r w:rsidR="00647C17">
        <w:rPr>
          <w:bCs/>
        </w:rPr>
        <w:t>,</w:t>
      </w:r>
      <w:r w:rsidR="005A4CA2" w:rsidRPr="006A6C73">
        <w:rPr>
          <w:bCs/>
        </w:rPr>
        <w:t xml:space="preserve"> the usage, technical and operational aspects and capabilities of IMT</w:t>
      </w:r>
      <w:r w:rsidRPr="00ED2712">
        <w:rPr>
          <w:bCs/>
        </w:rPr>
        <w:t xml:space="preserve"> for</w:t>
      </w:r>
      <w:r w:rsidR="00E36497" w:rsidRPr="00ED2712">
        <w:rPr>
          <w:bCs/>
        </w:rPr>
        <w:t xml:space="preserve"> </w:t>
      </w:r>
      <w:r w:rsidR="00E36497" w:rsidRPr="00ED2712">
        <w:rPr>
          <w:rFonts w:eastAsia="Batang"/>
          <w:szCs w:val="18"/>
        </w:rPr>
        <w:t>meeting specific needs of</w:t>
      </w:r>
      <w:r w:rsidRPr="00ED2712">
        <w:rPr>
          <w:bCs/>
        </w:rPr>
        <w:t xml:space="preserve"> </w:t>
      </w:r>
      <w:r w:rsidR="00240371" w:rsidRPr="00ED2712">
        <w:rPr>
          <w:bCs/>
        </w:rPr>
        <w:t>societal</w:t>
      </w:r>
      <w:r w:rsidR="00240371">
        <w:rPr>
          <w:rFonts w:hint="eastAsia"/>
          <w:bCs/>
          <w:lang w:eastAsia="zh-CN"/>
        </w:rPr>
        <w:t>,</w:t>
      </w:r>
      <w:r w:rsidR="00240371" w:rsidRPr="00ED2712">
        <w:rPr>
          <w:bCs/>
        </w:rPr>
        <w:t xml:space="preserve"> </w:t>
      </w:r>
      <w:r w:rsidRPr="00ED2712">
        <w:rPr>
          <w:bCs/>
        </w:rPr>
        <w:t>industrial and enterprise</w:t>
      </w:r>
      <w:r w:rsidR="00E36497" w:rsidRPr="00ED2712">
        <w:rPr>
          <w:rFonts w:eastAsia="Batang"/>
          <w:szCs w:val="18"/>
        </w:rPr>
        <w:t xml:space="preserve"> usages</w:t>
      </w:r>
      <w:r w:rsidRPr="00ED2712">
        <w:rPr>
          <w:bCs/>
        </w:rPr>
        <w:t>. Current</w:t>
      </w:r>
      <w:r w:rsidR="00D739B9" w:rsidRPr="00ED2712">
        <w:rPr>
          <w:bCs/>
        </w:rPr>
        <w:t xml:space="preserve"> preliminary </w:t>
      </w:r>
      <w:r w:rsidRPr="00ED2712">
        <w:rPr>
          <w:bCs/>
        </w:rPr>
        <w:t>draft working document being developed in the WP 5D is enclosed for reference</w:t>
      </w:r>
      <w:r w:rsidR="001E5BEE">
        <w:rPr>
          <w:bCs/>
        </w:rPr>
        <w:t xml:space="preserve"> (</w:t>
      </w:r>
      <w:r w:rsidR="001E5BEE" w:rsidRPr="001E5BEE">
        <w:rPr>
          <w:bCs/>
        </w:rPr>
        <w:t>TEMP/463Rev.2</w:t>
      </w:r>
      <w:r w:rsidR="001E5BEE">
        <w:rPr>
          <w:bCs/>
        </w:rPr>
        <w:t xml:space="preserve"> published as </w:t>
      </w:r>
      <w:hyperlink r:id="rId8" w:history="1">
        <w:r w:rsidR="001E5BEE" w:rsidRPr="001E5BEE">
          <w:rPr>
            <w:rStyle w:val="Hyperlink"/>
            <w:bCs/>
          </w:rPr>
          <w:t>5D/886 (Annex 3.3)</w:t>
        </w:r>
      </w:hyperlink>
      <w:r w:rsidR="001E5BEE">
        <w:rPr>
          <w:bCs/>
        </w:rPr>
        <w:t>)</w:t>
      </w:r>
      <w:r w:rsidRPr="00ED2712">
        <w:rPr>
          <w:bCs/>
        </w:rPr>
        <w:t xml:space="preserve">. This work has been initiated under </w:t>
      </w:r>
      <w:r w:rsidRPr="00ED2712">
        <w:rPr>
          <w:lang w:eastAsia="ko-KR"/>
        </w:rPr>
        <w:t>Question ITU-R 262/5.</w:t>
      </w:r>
    </w:p>
    <w:p w14:paraId="5840337D" w14:textId="456BF4A9" w:rsidR="00B251D3" w:rsidRPr="00ED2712" w:rsidRDefault="00B251D3" w:rsidP="00995CFF">
      <w:pPr>
        <w:rPr>
          <w:lang w:eastAsia="zh-CN"/>
        </w:rPr>
      </w:pPr>
      <w:r w:rsidRPr="00ED2712">
        <w:rPr>
          <w:lang w:eastAsia="zh-CN"/>
        </w:rPr>
        <w:t xml:space="preserve">WP 5D would like to invite the </w:t>
      </w:r>
      <w:bookmarkStart w:id="13" w:name="OLE_LINK5"/>
      <w:bookmarkStart w:id="14" w:name="OLE_LINK6"/>
      <w:r w:rsidRPr="00ED2712">
        <w:t>External Organizations</w:t>
      </w:r>
      <w:bookmarkEnd w:id="13"/>
      <w:bookmarkEnd w:id="14"/>
      <w:r w:rsidRPr="00ED2712">
        <w:t xml:space="preserve"> </w:t>
      </w:r>
      <w:bookmarkStart w:id="15" w:name="OLE_LINK40"/>
      <w:bookmarkStart w:id="16" w:name="OLE_LINK39"/>
      <w:r w:rsidRPr="00ED2712">
        <w:t>to provide</w:t>
      </w:r>
      <w:r w:rsidR="00D64886">
        <w:t xml:space="preserve"> information on</w:t>
      </w:r>
      <w:r w:rsidR="00240371">
        <w:rPr>
          <w:rFonts w:hint="eastAsia"/>
          <w:lang w:eastAsia="zh-CN"/>
        </w:rPr>
        <w:t xml:space="preserve"> i</w:t>
      </w:r>
      <w:r w:rsidR="00186914" w:rsidRPr="00A4235D">
        <w:t>ndustrial and enterprise</w:t>
      </w:r>
      <w:r w:rsidR="0015362E">
        <w:t xml:space="preserve"> on its</w:t>
      </w:r>
      <w:r w:rsidR="00186914" w:rsidRPr="00A4235D">
        <w:t xml:space="preserve"> usage</w:t>
      </w:r>
      <w:r w:rsidR="0015362E">
        <w:t>,</w:t>
      </w:r>
      <w:r w:rsidR="00186914" w:rsidRPr="00A4235D">
        <w:t xml:space="preserve"> applications</w:t>
      </w:r>
      <w:r w:rsidR="00186914">
        <w:rPr>
          <w:rFonts w:hint="eastAsia"/>
          <w:lang w:eastAsia="zh-CN"/>
        </w:rPr>
        <w:t>,</w:t>
      </w:r>
      <w:r w:rsidR="00186914" w:rsidRPr="00ED2712">
        <w:rPr>
          <w:lang w:eastAsia="zh-CN"/>
        </w:rPr>
        <w:t xml:space="preserve"> </w:t>
      </w:r>
      <w:r w:rsidRPr="00ED2712">
        <w:rPr>
          <w:lang w:eastAsia="zh-CN"/>
        </w:rPr>
        <w:t>r</w:t>
      </w:r>
      <w:r w:rsidRPr="00ED2712">
        <w:rPr>
          <w:rFonts w:hint="eastAsia"/>
          <w:lang w:eastAsia="zh-CN"/>
        </w:rPr>
        <w:t>equired capabilit</w:t>
      </w:r>
      <w:r w:rsidRPr="00ED2712">
        <w:rPr>
          <w:lang w:eastAsia="zh-CN"/>
        </w:rPr>
        <w:t>ies</w:t>
      </w:r>
      <w:r w:rsidRPr="00ED2712">
        <w:rPr>
          <w:rFonts w:hint="eastAsia"/>
          <w:lang w:eastAsia="zh-CN"/>
        </w:rPr>
        <w:t xml:space="preserve">, </w:t>
      </w:r>
      <w:r w:rsidRPr="00ED2712">
        <w:rPr>
          <w:lang w:eastAsia="zh-CN"/>
        </w:rPr>
        <w:t>technical and operational aspects</w:t>
      </w:r>
      <w:r w:rsidR="00D64886">
        <w:rPr>
          <w:lang w:eastAsia="zh-CN"/>
        </w:rPr>
        <w:t>,</w:t>
      </w:r>
      <w:r w:rsidRPr="00ED2712">
        <w:t xml:space="preserve"> and any other related material that would facilitate in completion of this Report</w:t>
      </w:r>
      <w:bookmarkEnd w:id="15"/>
      <w:bookmarkEnd w:id="16"/>
      <w:r w:rsidRPr="00ED2712">
        <w:rPr>
          <w:lang w:eastAsia="zh-CN"/>
        </w:rPr>
        <w:t>.</w:t>
      </w:r>
    </w:p>
    <w:p w14:paraId="774CA3CD" w14:textId="70EE2DE5" w:rsidR="00B251D3" w:rsidRDefault="00B251D3" w:rsidP="00995CFF">
      <w:pPr>
        <w:rPr>
          <w:lang w:eastAsia="zh-CN"/>
        </w:rPr>
      </w:pPr>
      <w:r w:rsidRPr="00ED2712">
        <w:rPr>
          <w:rFonts w:hint="eastAsia"/>
          <w:lang w:eastAsia="zh-CN"/>
        </w:rPr>
        <w:lastRenderedPageBreak/>
        <w:t xml:space="preserve">External Organizations are invited to </w:t>
      </w:r>
      <w:r w:rsidR="00D64886">
        <w:rPr>
          <w:lang w:eastAsia="zh-CN"/>
        </w:rPr>
        <w:t>provide</w:t>
      </w:r>
      <w:r w:rsidR="00D64886" w:rsidRPr="00ED2712">
        <w:rPr>
          <w:rFonts w:hint="eastAsia"/>
          <w:lang w:eastAsia="zh-CN"/>
        </w:rPr>
        <w:t xml:space="preserve"> </w:t>
      </w:r>
      <w:r w:rsidRPr="00ED2712">
        <w:rPr>
          <w:rFonts w:hint="eastAsia"/>
          <w:lang w:eastAsia="zh-CN"/>
        </w:rPr>
        <w:t>material preferably to the 40</w:t>
      </w:r>
      <w:r w:rsidRPr="00ED2712">
        <w:rPr>
          <w:rFonts w:hint="eastAsia"/>
          <w:vertAlign w:val="superscript"/>
          <w:lang w:eastAsia="zh-CN"/>
        </w:rPr>
        <w:t>th</w:t>
      </w:r>
      <w:r w:rsidRPr="00ED2712">
        <w:rPr>
          <w:rFonts w:hint="eastAsia"/>
          <w:lang w:eastAsia="zh-CN"/>
        </w:rPr>
        <w:t xml:space="preserve"> meeting of WP 5D but no later than 41</w:t>
      </w:r>
      <w:r w:rsidRPr="00ED2712">
        <w:rPr>
          <w:rFonts w:hint="eastAsia"/>
          <w:vertAlign w:val="superscript"/>
          <w:lang w:eastAsia="zh-CN"/>
        </w:rPr>
        <w:t>st</w:t>
      </w:r>
      <w:r w:rsidRPr="00ED2712">
        <w:rPr>
          <w:rFonts w:hint="eastAsia"/>
          <w:lang w:eastAsia="zh-CN"/>
        </w:rPr>
        <w:t xml:space="preserve"> meeting of WP 5D, as </w:t>
      </w:r>
      <w:r w:rsidRPr="00ED2712">
        <w:rPr>
          <w:lang w:eastAsia="zh-CN"/>
        </w:rPr>
        <w:t>appropriate</w:t>
      </w:r>
      <w:r w:rsidRPr="00ED2712">
        <w:rPr>
          <w:rFonts w:hint="eastAsia"/>
          <w:lang w:eastAsia="zh-CN"/>
        </w:rPr>
        <w:t xml:space="preserve">. </w:t>
      </w:r>
    </w:p>
    <w:p w14:paraId="7C63A1A0" w14:textId="7D674EAE" w:rsidR="00B159C8" w:rsidRDefault="00B159C8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  <w:rPr>
          <w:lang w:eastAsia="zh-CN"/>
        </w:rPr>
      </w:pPr>
      <w:r>
        <w:rPr>
          <w:lang w:eastAsia="zh-CN"/>
        </w:rPr>
        <w:br w:type="page"/>
      </w:r>
    </w:p>
    <w:p w14:paraId="7F4277B9" w14:textId="77777777" w:rsidR="00B159C8" w:rsidRPr="00ED2712" w:rsidRDefault="00B159C8" w:rsidP="00995CFF">
      <w:pPr>
        <w:rPr>
          <w:lang w:eastAsia="zh-CN"/>
        </w:rPr>
      </w:pPr>
    </w:p>
    <w:tbl>
      <w:tblPr>
        <w:tblStyle w:val="TableGrid26"/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2045"/>
        <w:gridCol w:w="3212"/>
        <w:gridCol w:w="4382"/>
      </w:tblGrid>
      <w:tr w:rsidR="00B251D3" w:rsidRPr="00ED2712" w14:paraId="41829281" w14:textId="77777777" w:rsidTr="00A37A79">
        <w:trPr>
          <w:jc w:val="center"/>
        </w:trPr>
        <w:tc>
          <w:tcPr>
            <w:tcW w:w="1985" w:type="dxa"/>
            <w:shd w:val="clear" w:color="auto" w:fill="auto"/>
          </w:tcPr>
          <w:p w14:paraId="5234E064" w14:textId="77777777" w:rsidR="00B251D3" w:rsidRPr="00ED2712" w:rsidRDefault="00B251D3" w:rsidP="00A37A79">
            <w:pPr>
              <w:keepNext/>
              <w:spacing w:before="80" w:after="80"/>
              <w:jc w:val="center"/>
              <w:rPr>
                <w:rFonts w:ascii="Times New Roman Bold" w:hAnsi="Times New Roman Bold" w:cs="Times New Roman Bold"/>
                <w:b/>
                <w:sz w:val="20"/>
                <w:lang w:eastAsia="ja-JP"/>
              </w:rPr>
            </w:pPr>
            <w:r w:rsidRPr="00ED2712">
              <w:rPr>
                <w:rFonts w:ascii="Times New Roman Bold" w:hAnsi="Times New Roman Bold" w:cs="Times New Roman Bold"/>
                <w:b/>
                <w:sz w:val="20"/>
                <w:lang w:eastAsia="ja-JP"/>
              </w:rPr>
              <w:t>WP 5D meetings</w:t>
            </w:r>
          </w:p>
        </w:tc>
        <w:tc>
          <w:tcPr>
            <w:tcW w:w="3118" w:type="dxa"/>
            <w:shd w:val="clear" w:color="auto" w:fill="auto"/>
          </w:tcPr>
          <w:p w14:paraId="51912BFA" w14:textId="77777777" w:rsidR="00B251D3" w:rsidRPr="00ED2712" w:rsidRDefault="00B251D3" w:rsidP="00A37A79">
            <w:pPr>
              <w:keepNext/>
              <w:spacing w:before="80" w:after="80"/>
              <w:jc w:val="center"/>
              <w:rPr>
                <w:rFonts w:ascii="Times New Roman Bold" w:hAnsi="Times New Roman Bold" w:cs="Times New Roman Bold"/>
                <w:b/>
                <w:sz w:val="20"/>
                <w:lang w:eastAsia="ja-JP"/>
              </w:rPr>
            </w:pPr>
            <w:r w:rsidRPr="00ED2712">
              <w:rPr>
                <w:rFonts w:ascii="Times New Roman Bold" w:hAnsi="Times New Roman Bold" w:cs="Times New Roman Bold"/>
                <w:b/>
                <w:sz w:val="20"/>
                <w:lang w:eastAsia="ja-JP"/>
              </w:rPr>
              <w:t>Planned meeting dates</w:t>
            </w:r>
          </w:p>
        </w:tc>
        <w:tc>
          <w:tcPr>
            <w:tcW w:w="4253" w:type="dxa"/>
            <w:shd w:val="clear" w:color="auto" w:fill="auto"/>
          </w:tcPr>
          <w:p w14:paraId="4950F2E2" w14:textId="77777777" w:rsidR="00B251D3" w:rsidRPr="00ED2712" w:rsidRDefault="00B251D3" w:rsidP="00A37A79">
            <w:pPr>
              <w:keepNext/>
              <w:spacing w:before="80" w:after="80"/>
              <w:jc w:val="center"/>
              <w:rPr>
                <w:rFonts w:ascii="Times New Roman Bold" w:hAnsi="Times New Roman Bold" w:cs="Times New Roman Bold"/>
                <w:b/>
                <w:sz w:val="20"/>
                <w:lang w:eastAsia="ja-JP"/>
              </w:rPr>
            </w:pPr>
            <w:r w:rsidRPr="00ED2712">
              <w:rPr>
                <w:rFonts w:ascii="Times New Roman Bold" w:hAnsi="Times New Roman Bold" w:cs="Times New Roman Bold"/>
                <w:b/>
                <w:sz w:val="20"/>
                <w:lang w:eastAsia="ja-JP"/>
              </w:rPr>
              <w:t>Deadline for contributions</w:t>
            </w:r>
          </w:p>
        </w:tc>
      </w:tr>
      <w:tr w:rsidR="00B251D3" w:rsidRPr="00ED2712" w14:paraId="24552D71" w14:textId="77777777" w:rsidTr="00A37A79">
        <w:trPr>
          <w:jc w:val="center"/>
        </w:trPr>
        <w:tc>
          <w:tcPr>
            <w:tcW w:w="1985" w:type="dxa"/>
            <w:shd w:val="clear" w:color="auto" w:fill="auto"/>
            <w:vAlign w:val="center"/>
          </w:tcPr>
          <w:p w14:paraId="493B46DD" w14:textId="77777777" w:rsidR="00B251D3" w:rsidRPr="00ED2712" w:rsidRDefault="00B251D3" w:rsidP="00A37A7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0"/>
                <w:lang w:eastAsia="ja-JP"/>
              </w:rPr>
            </w:pPr>
            <w:r w:rsidRPr="00ED2712">
              <w:rPr>
                <w:sz w:val="20"/>
                <w:lang w:eastAsia="ja-JP"/>
              </w:rPr>
              <w:t>No. 40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21A6AA0" w14:textId="3807C078" w:rsidR="00B251D3" w:rsidRPr="00ED2712" w:rsidRDefault="00B251D3" w:rsidP="00A37A79">
            <w:pPr>
              <w:keepLines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leader="dot" w:pos="7938"/>
                <w:tab w:val="center" w:pos="9526"/>
              </w:tabs>
              <w:spacing w:before="40" w:after="40"/>
              <w:ind w:left="567" w:hanging="567"/>
              <w:jc w:val="center"/>
              <w:rPr>
                <w:sz w:val="20"/>
                <w:lang w:eastAsia="ja-JP"/>
              </w:rPr>
            </w:pPr>
            <w:r w:rsidRPr="00ED2712">
              <w:rPr>
                <w:rFonts w:hint="eastAsia"/>
                <w:sz w:val="20"/>
                <w:lang w:eastAsia="ja-JP"/>
              </w:rPr>
              <w:t>7</w:t>
            </w:r>
            <w:r w:rsidRPr="00ED2712">
              <w:rPr>
                <w:sz w:val="20"/>
                <w:lang w:eastAsia="ja-JP"/>
              </w:rPr>
              <w:t>-</w:t>
            </w:r>
            <w:r w:rsidR="00BB03C9">
              <w:rPr>
                <w:sz w:val="20"/>
                <w:lang w:eastAsia="ja-JP"/>
              </w:rPr>
              <w:t>23</w:t>
            </w:r>
            <w:r w:rsidRPr="00ED2712">
              <w:rPr>
                <w:sz w:val="20"/>
                <w:lang w:eastAsia="ja-JP"/>
              </w:rPr>
              <w:t xml:space="preserve"> February 2022 (planned)</w:t>
            </w:r>
          </w:p>
        </w:tc>
        <w:tc>
          <w:tcPr>
            <w:tcW w:w="4253" w:type="dxa"/>
            <w:vMerge w:val="restart"/>
            <w:shd w:val="clear" w:color="auto" w:fill="auto"/>
            <w:vAlign w:val="center"/>
          </w:tcPr>
          <w:p w14:paraId="4A792389" w14:textId="77777777" w:rsidR="00B251D3" w:rsidRPr="00ED2712" w:rsidRDefault="00B251D3" w:rsidP="00A37A79">
            <w:pPr>
              <w:spacing w:before="60" w:after="60"/>
              <w:rPr>
                <w:bCs/>
                <w:lang w:eastAsia="ja-JP"/>
              </w:rPr>
            </w:pPr>
            <w:r w:rsidRPr="00ED2712">
              <w:rPr>
                <w:sz w:val="20"/>
                <w:lang w:eastAsia="ja-JP"/>
              </w:rPr>
              <w:t>The deadline of each WP 5D meeting for reception of contributions is seven calendar days (1600 hours UTC) prior to the start of the meeting.</w:t>
            </w:r>
          </w:p>
        </w:tc>
      </w:tr>
      <w:tr w:rsidR="00B251D3" w:rsidRPr="00ED2712" w14:paraId="2F67F8A1" w14:textId="77777777" w:rsidTr="00A37A79">
        <w:trPr>
          <w:jc w:val="center"/>
        </w:trPr>
        <w:tc>
          <w:tcPr>
            <w:tcW w:w="1985" w:type="dxa"/>
            <w:shd w:val="clear" w:color="auto" w:fill="auto"/>
            <w:vAlign w:val="center"/>
          </w:tcPr>
          <w:p w14:paraId="72BD1D64" w14:textId="77777777" w:rsidR="00B251D3" w:rsidRPr="00ED2712" w:rsidRDefault="00B251D3" w:rsidP="00A37A7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0"/>
                <w:lang w:eastAsia="zh-CN"/>
              </w:rPr>
            </w:pPr>
            <w:r w:rsidRPr="00ED2712">
              <w:rPr>
                <w:sz w:val="20"/>
                <w:lang w:eastAsia="ko-KR"/>
              </w:rPr>
              <w:t>No. 41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C1D8142" w14:textId="77777777" w:rsidR="00B251D3" w:rsidRPr="00ED2712" w:rsidRDefault="00B251D3" w:rsidP="00A37A79">
            <w:pPr>
              <w:keepLines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leader="dot" w:pos="7938"/>
                <w:tab w:val="center" w:pos="9526"/>
              </w:tabs>
              <w:spacing w:before="40" w:after="40"/>
              <w:ind w:left="567" w:hanging="567"/>
              <w:jc w:val="center"/>
              <w:rPr>
                <w:sz w:val="20"/>
                <w:lang w:eastAsia="ja-JP"/>
              </w:rPr>
            </w:pPr>
            <w:r w:rsidRPr="001C4D0F">
              <w:rPr>
                <w:sz w:val="20"/>
                <w:lang w:eastAsia="ja-JP"/>
              </w:rPr>
              <w:t>1</w:t>
            </w:r>
            <w:r w:rsidRPr="001C4D0F">
              <w:rPr>
                <w:rFonts w:hint="eastAsia"/>
                <w:sz w:val="20"/>
                <w:lang w:eastAsia="ja-JP"/>
              </w:rPr>
              <w:t>3</w:t>
            </w:r>
            <w:r w:rsidRPr="001C4D0F">
              <w:rPr>
                <w:sz w:val="20"/>
                <w:lang w:eastAsia="ja-JP"/>
              </w:rPr>
              <w:t>-2</w:t>
            </w:r>
            <w:r w:rsidRPr="001C4D0F">
              <w:rPr>
                <w:rFonts w:hint="eastAsia"/>
                <w:sz w:val="20"/>
                <w:lang w:eastAsia="ja-JP"/>
              </w:rPr>
              <w:t>4</w:t>
            </w:r>
            <w:r w:rsidRPr="001C4D0F">
              <w:rPr>
                <w:sz w:val="20"/>
                <w:lang w:eastAsia="ja-JP"/>
              </w:rPr>
              <w:t xml:space="preserve"> June 2022 (</w:t>
            </w:r>
            <w:r w:rsidRPr="00ED2712">
              <w:rPr>
                <w:sz w:val="20"/>
                <w:lang w:eastAsia="ja-JP"/>
              </w:rPr>
              <w:t>planned)</w:t>
            </w:r>
          </w:p>
        </w:tc>
        <w:tc>
          <w:tcPr>
            <w:tcW w:w="4253" w:type="dxa"/>
            <w:vMerge/>
            <w:shd w:val="clear" w:color="auto" w:fill="auto"/>
            <w:vAlign w:val="center"/>
          </w:tcPr>
          <w:p w14:paraId="72F4AB99" w14:textId="77777777" w:rsidR="00B251D3" w:rsidRPr="00ED2712" w:rsidRDefault="00B251D3" w:rsidP="00A37A79">
            <w:pPr>
              <w:rPr>
                <w:bCs/>
                <w:lang w:eastAsia="ja-JP"/>
              </w:rPr>
            </w:pPr>
          </w:p>
        </w:tc>
      </w:tr>
    </w:tbl>
    <w:p w14:paraId="3C46408F" w14:textId="4E878237" w:rsidR="00995CFF" w:rsidRDefault="00995CFF" w:rsidP="00995CFF">
      <w:pPr>
        <w:pStyle w:val="Tablefin"/>
      </w:pPr>
    </w:p>
    <w:p w14:paraId="073FAD70" w14:textId="5C9703F5" w:rsidR="00B251D3" w:rsidRPr="00BB03C9" w:rsidRDefault="00B159C8" w:rsidP="00995CFF">
      <w:pPr>
        <w:rPr>
          <w:rFonts w:eastAsia="Malgun Gothic"/>
          <w:lang w:eastAsia="ko-KR"/>
        </w:rPr>
      </w:pPr>
      <w:r>
        <w:rPr>
          <w:rFonts w:eastAsia="SimSun"/>
          <w:lang w:eastAsia="zh-CN"/>
        </w:rPr>
        <w:t>Working Party</w:t>
      </w:r>
      <w:r w:rsidR="00B251D3" w:rsidRPr="00ED2712">
        <w:rPr>
          <w:rFonts w:eastAsia="SimSun"/>
          <w:lang w:eastAsia="zh-CN"/>
        </w:rPr>
        <w:t xml:space="preserve"> 5D looks forward to collaborating with External Organizations on this matter.</w:t>
      </w:r>
      <w:r w:rsidR="00B251D3" w:rsidRPr="00ED2712">
        <w:rPr>
          <w:rFonts w:eastAsia="SimSun"/>
        </w:rPr>
        <w:t xml:space="preserve"> </w:t>
      </w:r>
      <w:r w:rsidR="00B251D3" w:rsidRPr="00ED2712">
        <w:rPr>
          <w:lang w:eastAsia="ja-JP"/>
        </w:rPr>
        <w:t>Working Party</w:t>
      </w:r>
      <w:r>
        <w:rPr>
          <w:lang w:eastAsia="ja-JP"/>
        </w:rPr>
        <w:t> </w:t>
      </w:r>
      <w:r w:rsidR="00B251D3" w:rsidRPr="00ED2712">
        <w:rPr>
          <w:lang w:eastAsia="ja-JP"/>
        </w:rPr>
        <w:t xml:space="preserve">5D will keep the </w:t>
      </w:r>
      <w:r w:rsidR="00D64886">
        <w:rPr>
          <w:lang w:eastAsia="ja-JP"/>
        </w:rPr>
        <w:t>E</w:t>
      </w:r>
      <w:r w:rsidR="00B251D3" w:rsidRPr="00ED2712">
        <w:rPr>
          <w:lang w:eastAsia="ja-JP"/>
        </w:rPr>
        <w:t xml:space="preserve">xternal </w:t>
      </w:r>
      <w:r w:rsidR="00D64886">
        <w:rPr>
          <w:lang w:eastAsia="ja-JP"/>
        </w:rPr>
        <w:t>O</w:t>
      </w:r>
      <w:r w:rsidR="00B251D3" w:rsidRPr="00ED2712">
        <w:rPr>
          <w:lang w:eastAsia="ja-JP"/>
        </w:rPr>
        <w:t>rganizations informed of</w:t>
      </w:r>
      <w:r w:rsidR="00B251D3" w:rsidRPr="00ED2712">
        <w:rPr>
          <w:rFonts w:eastAsia="Malgun Gothic"/>
          <w:lang w:eastAsia="ko-KR"/>
        </w:rPr>
        <w:t xml:space="preserve"> </w:t>
      </w:r>
      <w:r w:rsidR="00B251D3" w:rsidRPr="00ED2712">
        <w:rPr>
          <w:lang w:eastAsia="ja-JP"/>
        </w:rPr>
        <w:t xml:space="preserve">the progress and </w:t>
      </w:r>
      <w:r w:rsidR="00B251D3" w:rsidRPr="00ED2712">
        <w:rPr>
          <w:rFonts w:eastAsia="Malgun Gothic"/>
          <w:lang w:eastAsia="ko-KR"/>
        </w:rPr>
        <w:t>outcomes</w:t>
      </w:r>
      <w:r w:rsidR="00B251D3" w:rsidRPr="00ED2712">
        <w:rPr>
          <w:lang w:eastAsia="ja-JP"/>
        </w:rPr>
        <w:t xml:space="preserve"> of relevant</w:t>
      </w:r>
      <w:r w:rsidR="00B251D3" w:rsidRPr="00ED2712">
        <w:rPr>
          <w:rFonts w:eastAsia="Malgun Gothic"/>
          <w:lang w:eastAsia="ko-KR"/>
        </w:rPr>
        <w:t xml:space="preserve"> studies in future WP 5D meetings.</w:t>
      </w:r>
    </w:p>
    <w:p w14:paraId="23A8AF7E" w14:textId="769FCC11" w:rsidR="00995CFF" w:rsidRDefault="00995CFF"/>
    <w:tbl>
      <w:tblPr>
        <w:tblStyle w:val="15"/>
        <w:tblpPr w:leftFromText="180" w:rightFromText="180" w:vertAnchor="text" w:horzAnchor="margin" w:tblpY="11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72"/>
        <w:gridCol w:w="4742"/>
      </w:tblGrid>
      <w:tr w:rsidR="00B251D3" w:rsidRPr="00ED2712" w14:paraId="16A1F005" w14:textId="77777777" w:rsidTr="00A37A79">
        <w:tc>
          <w:tcPr>
            <w:tcW w:w="4472" w:type="dxa"/>
          </w:tcPr>
          <w:p w14:paraId="76F676D7" w14:textId="00868E38" w:rsidR="00B251D3" w:rsidRPr="00ED2712" w:rsidRDefault="00B251D3" w:rsidP="00A37A79">
            <w:pPr>
              <w:spacing w:after="120"/>
              <w:ind w:left="1134" w:hanging="1134"/>
              <w:rPr>
                <w:lang w:eastAsia="zh-CN"/>
              </w:rPr>
            </w:pPr>
            <w:r w:rsidRPr="00ED2712">
              <w:rPr>
                <w:b/>
                <w:lang w:eastAsia="zh-CN"/>
              </w:rPr>
              <w:t>Status:</w:t>
            </w:r>
            <w:r w:rsidRPr="00ED2712">
              <w:rPr>
                <w:lang w:eastAsia="zh-CN"/>
              </w:rPr>
              <w:tab/>
              <w:t>For information and action</w:t>
            </w:r>
          </w:p>
        </w:tc>
        <w:tc>
          <w:tcPr>
            <w:tcW w:w="4742" w:type="dxa"/>
          </w:tcPr>
          <w:p w14:paraId="683A10C3" w14:textId="77777777" w:rsidR="00B251D3" w:rsidRPr="00ED2712" w:rsidRDefault="00B251D3" w:rsidP="00A37A79">
            <w:pPr>
              <w:spacing w:after="120"/>
              <w:ind w:left="1134" w:hanging="1134"/>
              <w:rPr>
                <w:lang w:eastAsia="zh-CN"/>
              </w:rPr>
            </w:pPr>
          </w:p>
        </w:tc>
      </w:tr>
      <w:tr w:rsidR="00B251D3" w:rsidRPr="00E6074A" w14:paraId="08E85D18" w14:textId="77777777" w:rsidTr="00A37A79">
        <w:tc>
          <w:tcPr>
            <w:tcW w:w="4472" w:type="dxa"/>
          </w:tcPr>
          <w:p w14:paraId="5D81A7DC" w14:textId="77777777" w:rsidR="00B251D3" w:rsidRPr="00ED2712" w:rsidRDefault="00B251D3" w:rsidP="00A37A79">
            <w:pPr>
              <w:ind w:left="1134" w:hanging="1134"/>
              <w:rPr>
                <w:lang w:eastAsia="zh-CN"/>
              </w:rPr>
            </w:pPr>
            <w:r w:rsidRPr="00ED2712">
              <w:rPr>
                <w:b/>
                <w:lang w:eastAsia="zh-CN"/>
              </w:rPr>
              <w:t>Contact:</w:t>
            </w:r>
            <w:r w:rsidRPr="00ED2712">
              <w:rPr>
                <w:lang w:eastAsia="zh-CN"/>
              </w:rPr>
              <w:tab/>
              <w:t>Mr Uwe LÖWENSTEIN</w:t>
            </w:r>
            <w:r w:rsidRPr="00ED2712">
              <w:rPr>
                <w:lang w:eastAsia="zh-CN"/>
              </w:rPr>
              <w:br/>
              <w:t>Counsellor, ITU-R SG 5</w:t>
            </w:r>
          </w:p>
        </w:tc>
        <w:tc>
          <w:tcPr>
            <w:tcW w:w="4742" w:type="dxa"/>
          </w:tcPr>
          <w:p w14:paraId="52119E07" w14:textId="450A994A" w:rsidR="00B251D3" w:rsidRPr="004E2CF4" w:rsidRDefault="00B251D3" w:rsidP="00A37A79">
            <w:pPr>
              <w:ind w:left="1134" w:hanging="1134"/>
            </w:pPr>
            <w:r w:rsidRPr="004E2CF4">
              <w:rPr>
                <w:b/>
                <w:lang w:eastAsia="zh-CN"/>
              </w:rPr>
              <w:t>E-mail:</w:t>
            </w:r>
            <w:r w:rsidRPr="004E2CF4">
              <w:rPr>
                <w:lang w:eastAsia="zh-CN"/>
              </w:rPr>
              <w:tab/>
            </w:r>
            <w:hyperlink r:id="rId9" w:history="1">
              <w:r w:rsidRPr="004E2CF4">
                <w:rPr>
                  <w:color w:val="0563C1"/>
                  <w:u w:val="single"/>
                </w:rPr>
                <w:t>uwe.loewenstein@itu.int</w:t>
              </w:r>
            </w:hyperlink>
          </w:p>
        </w:tc>
      </w:tr>
    </w:tbl>
    <w:p w14:paraId="6AA326BB" w14:textId="0BFDE4A6" w:rsidR="000069D4" w:rsidRDefault="00B251D3" w:rsidP="008320BA">
      <w:pPr>
        <w:spacing w:before="840"/>
        <w:ind w:left="1871" w:hanging="1871"/>
        <w:rPr>
          <w:rFonts w:eastAsia="SimSun"/>
        </w:rPr>
      </w:pPr>
      <w:r w:rsidRPr="00ED2712">
        <w:rPr>
          <w:b/>
          <w:bCs/>
        </w:rPr>
        <w:t>Attachment:</w:t>
      </w:r>
      <w:r w:rsidRPr="00ED2712">
        <w:rPr>
          <w:b/>
          <w:bCs/>
        </w:rPr>
        <w:tab/>
      </w:r>
      <w:r w:rsidR="004479F2" w:rsidRPr="004479F2">
        <w:t>5D_886_Chapter3_Annex 3.3.docx</w:t>
      </w:r>
    </w:p>
    <w:p w14:paraId="24D52D47" w14:textId="77777777" w:rsidR="008320BA" w:rsidRDefault="008320BA" w:rsidP="0032202E">
      <w:pPr>
        <w:pStyle w:val="Reasons"/>
      </w:pPr>
    </w:p>
    <w:p w14:paraId="76348CCA" w14:textId="48E9C22D" w:rsidR="008320BA" w:rsidRPr="00AE419A" w:rsidRDefault="008320BA" w:rsidP="008320BA">
      <w:pPr>
        <w:jc w:val="center"/>
      </w:pPr>
      <w:r>
        <w:t>______________</w:t>
      </w:r>
    </w:p>
    <w:sectPr w:rsidR="008320BA" w:rsidRPr="00AE419A" w:rsidSect="006A0426">
      <w:headerReference w:type="default" r:id="rId10"/>
      <w:footerReference w:type="default" r:id="rId11"/>
      <w:pgSz w:w="11907" w:h="16834" w:code="9"/>
      <w:pgMar w:top="1418" w:right="1134" w:bottom="1259" w:left="1134" w:header="567" w:footer="567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F7DF0" w14:textId="77777777" w:rsidR="007F55E8" w:rsidRDefault="007F55E8">
      <w:r>
        <w:separator/>
      </w:r>
    </w:p>
  </w:endnote>
  <w:endnote w:type="continuationSeparator" w:id="0">
    <w:p w14:paraId="6F7ED62E" w14:textId="77777777" w:rsidR="007F55E8" w:rsidRDefault="007F5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ECC0C" w14:textId="10042582" w:rsidR="00FA124A" w:rsidRPr="00AD1E88" w:rsidRDefault="00AD1E88" w:rsidP="00AD1E88">
    <w:pPr>
      <w:pStyle w:val="Footer"/>
    </w:pPr>
    <w:r>
      <w:rPr>
        <w:lang w:val="en-US"/>
      </w:rPr>
      <w:fldChar w:fldCharType="begin"/>
    </w:r>
    <w:r>
      <w:rPr>
        <w:lang w:val="en-US"/>
      </w:rPr>
      <w:instrText xml:space="preserve"> FILENAME \p \* MERGEFORMAT </w:instrText>
    </w:r>
    <w:r>
      <w:rPr>
        <w:lang w:val="en-US"/>
      </w:rPr>
      <w:fldChar w:fldCharType="separate"/>
    </w:r>
    <w:r w:rsidR="00B159C8">
      <w:rPr>
        <w:lang w:val="en-US"/>
      </w:rPr>
      <w:t>M:\BRSGD\TEXT2019\SG05\WP5D\DT\464Rev3e.docx</w:t>
    </w:r>
    <w:r>
      <w:rPr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6F1849" w14:textId="77777777" w:rsidR="007F55E8" w:rsidRDefault="007F55E8">
      <w:r>
        <w:t>____________________</w:t>
      </w:r>
    </w:p>
  </w:footnote>
  <w:footnote w:type="continuationSeparator" w:id="0">
    <w:p w14:paraId="0CEB6449" w14:textId="77777777" w:rsidR="007F55E8" w:rsidRDefault="007F55E8">
      <w:r>
        <w:continuationSeparator/>
      </w:r>
    </w:p>
  </w:footnote>
  <w:footnote w:id="1">
    <w:p w14:paraId="21EEACDB" w14:textId="38024037" w:rsidR="00B251D3" w:rsidRDefault="00B251D3" w:rsidP="00514394">
      <w:pPr>
        <w:pStyle w:val="FootnoteText"/>
        <w:ind w:right="-351"/>
        <w:rPr>
          <w:lang w:eastAsia="zh-CN"/>
        </w:rPr>
      </w:pPr>
      <w:r w:rsidRPr="001C4D0F">
        <w:rPr>
          <w:rStyle w:val="FootnoteReference"/>
        </w:rPr>
        <w:footnoteRef/>
      </w:r>
      <w:r w:rsidRPr="001C4D0F">
        <w:rPr>
          <w:i/>
        </w:rPr>
        <w:tab/>
      </w:r>
      <w:r w:rsidR="001C4D0F" w:rsidRPr="001C4D0F">
        <w:rPr>
          <w:i/>
        </w:rPr>
        <w:t xml:space="preserve">3GPP TSG SA-WG 6 (SA6), 3GPP RAN, 3GPP2, 4G Americas, 450 MHz Alliance, 5G Automotive Association, 5G Infrastructure Public Private Partnership, 5G Innovation Centre, 5G-ACIA, 5G-PPP, 5GAA, 5GMF, 5G Enabled Manufacturing (5GEM), AAR, Arab Countries Water Utilities Association, American public power Association, APCO, APT Wireless Group, ARIB, ASMG, ATIS, ATIS Next G Alliance, ATU, BBF, C-Roads, C2C-CC, CEWIT, CCSA, CDG, CEPT/ECC, CITEL, DECT-Forum, EBU, ECMA International, ECO, EHIMA, ERA, ETNO, ETSI, ETSI ERM TG11/TG17/TG28/TG37/TGMR/TGSRR/TGUWB, ETSI ISG MEC, ETSI SC EMTEL, ETSI TC BRAN/DECT/ITS/MSG/RRC/RT/TCCE, EU METIS Project, GSA, GSMA, Hexa-X, iBurst Association, IEC TC65/TC9, IEEE, IETF ITS, IMT-2020 Promotion Group, IMT-2030(6G) Promotion Group, IOWN GF, ISO TC-204/TC-269, ISO/IEC, ITU IRG-AVQA, ITU JCA-AHF, MEF, MFA, </w:t>
      </w:r>
      <w:proofErr w:type="spellStart"/>
      <w:r w:rsidR="001C4D0F" w:rsidRPr="001C4D0F">
        <w:rPr>
          <w:i/>
        </w:rPr>
        <w:t>MultiFire</w:t>
      </w:r>
      <w:proofErr w:type="spellEnd"/>
      <w:r w:rsidR="001C4D0F" w:rsidRPr="001C4D0F">
        <w:rPr>
          <w:i/>
        </w:rPr>
        <w:t xml:space="preserve"> Alliance, NGMN, NYU Wireless, OASIS, </w:t>
      </w:r>
      <w:proofErr w:type="spellStart"/>
      <w:r w:rsidR="001C4D0F" w:rsidRPr="001C4D0F">
        <w:rPr>
          <w:i/>
        </w:rPr>
        <w:t>OnGo</w:t>
      </w:r>
      <w:proofErr w:type="spellEnd"/>
      <w:r w:rsidR="001C4D0F" w:rsidRPr="001C4D0F">
        <w:rPr>
          <w:i/>
        </w:rPr>
        <w:t xml:space="preserve"> Alliance, Open Mobile Alliance (OMA), RAC, Rapa, RCC, SAE C-V2X TC, Telecom Engineering </w:t>
      </w:r>
      <w:proofErr w:type="spellStart"/>
      <w:r w:rsidR="001C4D0F" w:rsidRPr="001C4D0F">
        <w:rPr>
          <w:i/>
        </w:rPr>
        <w:t>Center</w:t>
      </w:r>
      <w:proofErr w:type="spellEnd"/>
      <w:r w:rsidR="001C4D0F" w:rsidRPr="001C4D0F">
        <w:rPr>
          <w:i/>
        </w:rPr>
        <w:t>, TIA TR-45/TR-45.5/TR-8, TSDSI, TTA, TTC, UIC, WGA, Wi-Fi Alliance, WiMAX Forum, Wireless Innovation Forum, WWRF, XGP Forum.</w:t>
      </w:r>
      <w:r w:rsidR="001C4D0F" w:rsidRPr="001C4D0F" w:rsidDel="001C4D0F">
        <w:rPr>
          <w:rFonts w:hint="eastAsia"/>
          <w:i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4604D" w14:textId="06358115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AD1E88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093F4756" w14:textId="3B6FCC3E" w:rsidR="00FA124A" w:rsidRDefault="008B577A">
    <w:pPr>
      <w:pStyle w:val="Header"/>
      <w:rPr>
        <w:lang w:val="en-US"/>
      </w:rPr>
    </w:pPr>
    <w:r>
      <w:rPr>
        <w:lang w:val="en-US"/>
      </w:rPr>
      <w:t>5</w:t>
    </w:r>
    <w:r w:rsidR="008320BA">
      <w:rPr>
        <w:lang w:val="en-US"/>
      </w:rPr>
      <w:t>D/TEMP/464</w:t>
    </w:r>
    <w:r w:rsidR="00AD1E88">
      <w:rPr>
        <w:lang w:val="en-US"/>
      </w:rPr>
      <w:t>(Rev.</w:t>
    </w:r>
    <w:r w:rsidR="00B159C8">
      <w:rPr>
        <w:lang w:val="en-US"/>
      </w:rPr>
      <w:t>3</w:t>
    </w:r>
    <w:r w:rsidR="00AD1E88">
      <w:rPr>
        <w:lang w:val="en-US"/>
      </w:rPr>
      <w:t>)</w:t>
    </w:r>
    <w:r w:rsidR="009048A3">
      <w:rPr>
        <w:lang w:val="en-US"/>
      </w:rPr>
      <w:t>-E</w:t>
    </w:r>
    <w:r>
      <w:rPr>
        <w:lang w:val="en-US"/>
      </w:rP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CH" w:vendorID="64" w:dllVersion="0" w:nlCheck="1" w:checkStyle="0"/>
  <w:activeWritingStyle w:appName="MSWord" w:lang="fr-CH" w:vendorID="64" w:dllVersion="6" w:nlCheck="1" w:checkStyle="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Formatting/>
  <w:defaultTabStop w:val="720"/>
  <w:doNotHyphenateCaps/>
  <w:drawingGridHorizontalSpacing w:val="120"/>
  <w:drawingGridVerticalSpacing w:val="163"/>
  <w:displayHorizontalDrawingGridEvery w:val="0"/>
  <w:displayVerticalDrawingGridEvery w:val="2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48A3"/>
    <w:rsid w:val="000069D4"/>
    <w:rsid w:val="000174AD"/>
    <w:rsid w:val="00024084"/>
    <w:rsid w:val="00041F43"/>
    <w:rsid w:val="00047A1D"/>
    <w:rsid w:val="000604B9"/>
    <w:rsid w:val="00070D9A"/>
    <w:rsid w:val="0007768B"/>
    <w:rsid w:val="00082465"/>
    <w:rsid w:val="00085B78"/>
    <w:rsid w:val="0008708A"/>
    <w:rsid w:val="000915FE"/>
    <w:rsid w:val="0009756E"/>
    <w:rsid w:val="000A1633"/>
    <w:rsid w:val="000A7D55"/>
    <w:rsid w:val="000C12C8"/>
    <w:rsid w:val="000C2E8E"/>
    <w:rsid w:val="000E0E7C"/>
    <w:rsid w:val="000F1B4B"/>
    <w:rsid w:val="000F4F34"/>
    <w:rsid w:val="001004EB"/>
    <w:rsid w:val="0012744F"/>
    <w:rsid w:val="00131178"/>
    <w:rsid w:val="0015362E"/>
    <w:rsid w:val="00156F66"/>
    <w:rsid w:val="0016088A"/>
    <w:rsid w:val="00163271"/>
    <w:rsid w:val="0016680F"/>
    <w:rsid w:val="00172122"/>
    <w:rsid w:val="0017398C"/>
    <w:rsid w:val="00182528"/>
    <w:rsid w:val="0018500B"/>
    <w:rsid w:val="00186914"/>
    <w:rsid w:val="00196A19"/>
    <w:rsid w:val="001A4160"/>
    <w:rsid w:val="001C4D0F"/>
    <w:rsid w:val="001E5BEE"/>
    <w:rsid w:val="00202DC1"/>
    <w:rsid w:val="002116EE"/>
    <w:rsid w:val="002148A7"/>
    <w:rsid w:val="002309D8"/>
    <w:rsid w:val="00240371"/>
    <w:rsid w:val="00283BE3"/>
    <w:rsid w:val="002A7FE2"/>
    <w:rsid w:val="002E1B4F"/>
    <w:rsid w:val="002F2E67"/>
    <w:rsid w:val="002F7CB3"/>
    <w:rsid w:val="003121D4"/>
    <w:rsid w:val="00313C46"/>
    <w:rsid w:val="00315546"/>
    <w:rsid w:val="00323657"/>
    <w:rsid w:val="00330567"/>
    <w:rsid w:val="0033618B"/>
    <w:rsid w:val="003433C9"/>
    <w:rsid w:val="00345AD8"/>
    <w:rsid w:val="00352AB0"/>
    <w:rsid w:val="003544A1"/>
    <w:rsid w:val="00386A9D"/>
    <w:rsid w:val="00391081"/>
    <w:rsid w:val="003A4177"/>
    <w:rsid w:val="003B2789"/>
    <w:rsid w:val="003B4093"/>
    <w:rsid w:val="003C084A"/>
    <w:rsid w:val="003C13CE"/>
    <w:rsid w:val="003C697E"/>
    <w:rsid w:val="003D1DDE"/>
    <w:rsid w:val="003D2969"/>
    <w:rsid w:val="003E2518"/>
    <w:rsid w:val="003E7CEF"/>
    <w:rsid w:val="00420BEB"/>
    <w:rsid w:val="0043083C"/>
    <w:rsid w:val="004479F2"/>
    <w:rsid w:val="004606B1"/>
    <w:rsid w:val="004906ED"/>
    <w:rsid w:val="004B1EF7"/>
    <w:rsid w:val="004B2E66"/>
    <w:rsid w:val="004B3FAD"/>
    <w:rsid w:val="004C0443"/>
    <w:rsid w:val="004C54BC"/>
    <w:rsid w:val="004C5749"/>
    <w:rsid w:val="004E2CF4"/>
    <w:rsid w:val="00501DCA"/>
    <w:rsid w:val="00513A47"/>
    <w:rsid w:val="00514394"/>
    <w:rsid w:val="00520E0B"/>
    <w:rsid w:val="00530D98"/>
    <w:rsid w:val="005408DF"/>
    <w:rsid w:val="00573344"/>
    <w:rsid w:val="00583F9B"/>
    <w:rsid w:val="005A4CA2"/>
    <w:rsid w:val="005B0D29"/>
    <w:rsid w:val="005E5C10"/>
    <w:rsid w:val="005E6FFB"/>
    <w:rsid w:val="005F2C78"/>
    <w:rsid w:val="006144E4"/>
    <w:rsid w:val="00623B62"/>
    <w:rsid w:val="00647C17"/>
    <w:rsid w:val="00650299"/>
    <w:rsid w:val="00655FC5"/>
    <w:rsid w:val="006843D5"/>
    <w:rsid w:val="006844E5"/>
    <w:rsid w:val="00685219"/>
    <w:rsid w:val="006A0426"/>
    <w:rsid w:val="006A46FB"/>
    <w:rsid w:val="006E3473"/>
    <w:rsid w:val="00702478"/>
    <w:rsid w:val="00716860"/>
    <w:rsid w:val="00744655"/>
    <w:rsid w:val="007A658C"/>
    <w:rsid w:val="007B50CB"/>
    <w:rsid w:val="007B6615"/>
    <w:rsid w:val="007E4EF1"/>
    <w:rsid w:val="007F55E8"/>
    <w:rsid w:val="00803C6C"/>
    <w:rsid w:val="0080538C"/>
    <w:rsid w:val="00814E0A"/>
    <w:rsid w:val="00822581"/>
    <w:rsid w:val="008309DD"/>
    <w:rsid w:val="008320BA"/>
    <w:rsid w:val="0083227A"/>
    <w:rsid w:val="00862918"/>
    <w:rsid w:val="00866900"/>
    <w:rsid w:val="00876A8A"/>
    <w:rsid w:val="00881BA1"/>
    <w:rsid w:val="008B08B5"/>
    <w:rsid w:val="008B36D0"/>
    <w:rsid w:val="008B577A"/>
    <w:rsid w:val="008C2302"/>
    <w:rsid w:val="008C26B8"/>
    <w:rsid w:val="008D29B9"/>
    <w:rsid w:val="008F208F"/>
    <w:rsid w:val="009048A3"/>
    <w:rsid w:val="00931271"/>
    <w:rsid w:val="0094259E"/>
    <w:rsid w:val="00982084"/>
    <w:rsid w:val="00995963"/>
    <w:rsid w:val="00995CFF"/>
    <w:rsid w:val="009B61EB"/>
    <w:rsid w:val="009B61F7"/>
    <w:rsid w:val="009C185B"/>
    <w:rsid w:val="009C2064"/>
    <w:rsid w:val="009D1697"/>
    <w:rsid w:val="009D3DA7"/>
    <w:rsid w:val="009E1B73"/>
    <w:rsid w:val="009F3A46"/>
    <w:rsid w:val="009F6520"/>
    <w:rsid w:val="00A014F8"/>
    <w:rsid w:val="00A35CBF"/>
    <w:rsid w:val="00A5173C"/>
    <w:rsid w:val="00A55043"/>
    <w:rsid w:val="00A61AEF"/>
    <w:rsid w:val="00AA31E1"/>
    <w:rsid w:val="00AC1098"/>
    <w:rsid w:val="00AD1E88"/>
    <w:rsid w:val="00AD2345"/>
    <w:rsid w:val="00AD3A1A"/>
    <w:rsid w:val="00AD7662"/>
    <w:rsid w:val="00AE419A"/>
    <w:rsid w:val="00AF173A"/>
    <w:rsid w:val="00B066A4"/>
    <w:rsid w:val="00B07A13"/>
    <w:rsid w:val="00B159C8"/>
    <w:rsid w:val="00B251D3"/>
    <w:rsid w:val="00B4279B"/>
    <w:rsid w:val="00B45FC9"/>
    <w:rsid w:val="00B52284"/>
    <w:rsid w:val="00B6202B"/>
    <w:rsid w:val="00B71D29"/>
    <w:rsid w:val="00B76F35"/>
    <w:rsid w:val="00B81138"/>
    <w:rsid w:val="00B859E2"/>
    <w:rsid w:val="00B9171E"/>
    <w:rsid w:val="00B9693D"/>
    <w:rsid w:val="00BB03C9"/>
    <w:rsid w:val="00BC7CCF"/>
    <w:rsid w:val="00BE470B"/>
    <w:rsid w:val="00BF3250"/>
    <w:rsid w:val="00C037A0"/>
    <w:rsid w:val="00C048F9"/>
    <w:rsid w:val="00C41683"/>
    <w:rsid w:val="00C57A91"/>
    <w:rsid w:val="00C77DEE"/>
    <w:rsid w:val="00C82BCE"/>
    <w:rsid w:val="00CC01C2"/>
    <w:rsid w:val="00CF0A44"/>
    <w:rsid w:val="00CF21F2"/>
    <w:rsid w:val="00D02712"/>
    <w:rsid w:val="00D046A7"/>
    <w:rsid w:val="00D214D0"/>
    <w:rsid w:val="00D57757"/>
    <w:rsid w:val="00D64886"/>
    <w:rsid w:val="00D6546B"/>
    <w:rsid w:val="00D739B9"/>
    <w:rsid w:val="00D80C18"/>
    <w:rsid w:val="00D96742"/>
    <w:rsid w:val="00DB178B"/>
    <w:rsid w:val="00DB677B"/>
    <w:rsid w:val="00DC17D3"/>
    <w:rsid w:val="00DC6BAF"/>
    <w:rsid w:val="00DD308B"/>
    <w:rsid w:val="00DD4BED"/>
    <w:rsid w:val="00DE39F0"/>
    <w:rsid w:val="00DE61F8"/>
    <w:rsid w:val="00DF0AF3"/>
    <w:rsid w:val="00DF7E9F"/>
    <w:rsid w:val="00E25725"/>
    <w:rsid w:val="00E27D7E"/>
    <w:rsid w:val="00E31124"/>
    <w:rsid w:val="00E36497"/>
    <w:rsid w:val="00E42E13"/>
    <w:rsid w:val="00E56D5C"/>
    <w:rsid w:val="00E6074A"/>
    <w:rsid w:val="00E6257C"/>
    <w:rsid w:val="00E63C59"/>
    <w:rsid w:val="00E65DD9"/>
    <w:rsid w:val="00ED2712"/>
    <w:rsid w:val="00EF0165"/>
    <w:rsid w:val="00F06D7C"/>
    <w:rsid w:val="00F25662"/>
    <w:rsid w:val="00F27607"/>
    <w:rsid w:val="00F6317B"/>
    <w:rsid w:val="00F95649"/>
    <w:rsid w:val="00FA124A"/>
    <w:rsid w:val="00FA5847"/>
    <w:rsid w:val="00FB2112"/>
    <w:rsid w:val="00FC08DD"/>
    <w:rsid w:val="00FC2316"/>
    <w:rsid w:val="00FC2CFD"/>
    <w:rsid w:val="00FD09D8"/>
    <w:rsid w:val="00FE1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E1E270"/>
  <w15:docId w15:val="{DF62CB74-7716-7046-9F82-A427051F6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Theme="minorEastAsia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qFormat/>
    <w:rsid w:val="009C185B"/>
    <w:rPr>
      <w:position w:val="6"/>
      <w:sz w:val="18"/>
    </w:rPr>
  </w:style>
  <w:style w:type="paragraph" w:styleId="FootnoteText">
    <w:name w:val="footnote text"/>
    <w:basedOn w:val="Normal"/>
    <w:link w:val="FootnoteTextChar"/>
    <w:uiPriority w:val="99"/>
    <w:qFormat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Hyperlink">
    <w:name w:val="Hyperlink"/>
    <w:basedOn w:val="DefaultParagraphFont"/>
    <w:uiPriority w:val="99"/>
    <w:unhideWhenUsed/>
    <w:rsid w:val="003544A1"/>
    <w:rPr>
      <w:color w:val="0000FF" w:themeColor="hyperlink"/>
      <w:u w:val="single"/>
    </w:rPr>
  </w:style>
  <w:style w:type="table" w:styleId="TableGrid">
    <w:name w:val="Table Grid"/>
    <w:basedOn w:val="TableNormal"/>
    <w:rsid w:val="003544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C0443"/>
    <w:rPr>
      <w:rFonts w:ascii="Times New Roman" w:hAnsi="Times New Roman"/>
      <w:sz w:val="24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B2112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B859E2"/>
    <w:rPr>
      <w:b/>
      <w:bCs/>
    </w:rPr>
  </w:style>
  <w:style w:type="table" w:customStyle="1" w:styleId="15">
    <w:name w:val="표 구분선15"/>
    <w:basedOn w:val="TableNormal"/>
    <w:next w:val="TableGrid"/>
    <w:qFormat/>
    <w:rsid w:val="00B251D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rsid w:val="00B251D3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623B62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23B62"/>
    <w:rPr>
      <w:rFonts w:ascii="Segoe UI" w:hAnsi="Segoe UI" w:cs="Segoe UI"/>
      <w:sz w:val="18"/>
      <w:szCs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E5B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dms_ties/itu-r/md/19/wp5d/c/R19-WP5D-C-0886!H3-N3.3!MSW-E.docx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uwe.loewenstein@itu.in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ossona\AppData\Roaming\Microsoft\Templates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9D2732-9C3D-4671-981F-D06A95C76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6</TotalTime>
  <Pages>3</Pages>
  <Words>344</Words>
  <Characters>1967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ITU</Company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Song, Xiaojing</dc:creator>
  <cp:lastModifiedBy>Maurice Pope</cp:lastModifiedBy>
  <cp:revision>4</cp:revision>
  <cp:lastPrinted>2008-02-21T14:04:00Z</cp:lastPrinted>
  <dcterms:created xsi:type="dcterms:W3CDTF">2021-12-02T09:03:00Z</dcterms:created>
  <dcterms:modified xsi:type="dcterms:W3CDTF">2022-01-18T16:26:00Z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